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11DC5" w:rsidRPr="00411DC5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411DC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proofErr w:type="spellStart"/>
            <w:r w:rsidRPr="00411DC5">
              <w:rPr>
                <w:rFonts w:ascii="Tahoma" w:hAnsi="Tahoma" w:cs="Tahoma"/>
                <w:color w:val="000000"/>
                <w:sz w:val="18"/>
                <w:szCs w:val="18"/>
              </w:rPr>
              <w:t>MicroSwab</w:t>
            </w:r>
            <w:proofErr w:type="spellEnd"/>
            <w:r w:rsidRPr="00411DC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411DC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Salmonella enteritidis</w:t>
            </w:r>
          </w:p>
          <w:bookmarkEnd w:id="0"/>
          <w:p w:rsidR="00411DC5" w:rsidRPr="00411DC5" w:rsidRDefault="00411DC5" w:rsidP="00411DC5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411DC5" w:rsidRPr="00411DC5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411DC5" w:rsidRPr="00411DC5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411DC5" w:rsidRPr="00411DC5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11DC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11D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411D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11D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11D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11DC5" w:rsidRPr="00411DC5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411DC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MicroSwab Salmonella enteritidis WDCM</w:t>
            </w:r>
          </w:p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1080" w:type="dxa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11DC5" w:rsidRPr="00411DC5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11DC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00030-ATCC® 13076™</w:t>
            </w:r>
          </w:p>
        </w:tc>
        <w:tc>
          <w:tcPr>
            <w:tcW w:w="1080" w:type="dxa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11DC5" w:rsidRPr="00411DC5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hAnsi="Tahoma" w:cs="Tahoma"/>
                <w:color w:val="000000"/>
                <w:sz w:val="18"/>
                <w:szCs w:val="18"/>
              </w:rPr>
              <w:t>Πακέτο 2 τεμαχίων</w:t>
            </w:r>
          </w:p>
        </w:tc>
        <w:tc>
          <w:tcPr>
            <w:tcW w:w="1080" w:type="dxa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11DC5" w:rsidRPr="00411DC5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11DC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411DC5" w:rsidRPr="00411DC5" w:rsidRDefault="00411DC5" w:rsidP="00411DC5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11DC5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411DC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11DC5" w:rsidRPr="00411DC5" w:rsidRDefault="00411DC5" w:rsidP="00411D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11DC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411DC5" w:rsidRDefault="00B43CAA" w:rsidP="00411DC5"/>
    <w:sectPr w:rsidR="00B43CAA" w:rsidRPr="00411DC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11DC5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0E70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2025-11-28T13:25:00Z</dcterms:created>
  <dcterms:modified xsi:type="dcterms:W3CDTF">2025-11-28T13:25:00Z</dcterms:modified>
</cp:coreProperties>
</file>